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37F3F554" w14:textId="40EE0FD8" w:rsidR="00974D3C" w:rsidRDefault="00693C0C"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sidRPr="007C0333">
        <w:rPr>
          <w:rFonts w:ascii="Arial" w:hAnsi="Arial" w:cs="Arial"/>
          <w:i/>
          <w:iCs/>
        </w:rPr>
        <w:t>link</w:t>
      </w:r>
      <w:r w:rsidR="00405A56" w:rsidRPr="007C0333">
        <w:rPr>
          <w:rFonts w:ascii="Arial" w:hAnsi="Arial" w:cs="Arial"/>
          <w:i/>
          <w:iCs/>
        </w:rPr>
        <w:t xml:space="preserve"> </w:t>
      </w:r>
      <w:hyperlink r:id="rId10" w:history="1">
        <w:r w:rsidR="004B646C" w:rsidRPr="004B646C">
          <w:rPr>
            <w:rStyle w:val="Hyperlink"/>
            <w:rFonts w:ascii="Arial" w:hAnsi="Arial" w:cs="Arial"/>
          </w:rPr>
          <w:t>https://www.canva.com/design/DAG-gyJxTk4/oLajhRFRizRtzFLoaM3k-A/edit?utm_content=DAG-gyJxTk4&amp;utm_campaign=designshare&amp;utm_medium=link2&amp;utm_source=sharebutton</w:t>
        </w:r>
      </w:hyperlink>
      <w:r w:rsidR="004B646C" w:rsidRPr="004B646C">
        <w:rPr>
          <w:rFonts w:ascii="Arial" w:hAnsi="Arial" w:cs="Arial"/>
        </w:rPr>
        <w:br/>
      </w:r>
    </w:p>
    <w:p w14:paraId="6F276352" w14:textId="57CB93DA" w:rsidR="00405A56" w:rsidRDefault="003D33F7" w:rsidP="00F5141C">
      <w:pPr>
        <w:rPr>
          <w:rFonts w:ascii="Arial" w:hAnsi="Arial"/>
          <w:i/>
          <w:iCs/>
        </w:rPr>
      </w:pPr>
      <w:r w:rsidRPr="00974D3C">
        <w:rPr>
          <w:rFonts w:ascii="Arial" w:hAnsi="Arial" w:cs="Arial"/>
          <w:i/>
          <w:iCs/>
        </w:rPr>
        <w:t>HK</w:t>
      </w:r>
      <w:r>
        <w:rPr>
          <w:rFonts w:ascii="Arial" w:hAnsi="Arial"/>
          <w:i/>
          <w:iCs/>
        </w:rPr>
        <w:t xml:space="preserve">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51B7FAC0" w14:textId="7E15C614" w:rsidR="0005593B" w:rsidRPr="0005593B" w:rsidRDefault="00693C0C" w:rsidP="0005593B">
      <w:pPr>
        <w:rPr>
          <w:rFonts w:ascii="Arial" w:hAnsi="Arial"/>
        </w:rPr>
      </w:pPr>
      <w:r>
        <w:rPr>
          <w:rFonts w:ascii="Arial" w:hAnsi="Arial"/>
        </w:rPr>
        <w:t xml:space="preserve">Explore the Mexican tradition of Day of the Dead! </w:t>
      </w:r>
      <w:r w:rsidR="00F5684B">
        <w:rPr>
          <w:rFonts w:ascii="Arial" w:hAnsi="Arial"/>
        </w:rPr>
        <w:t xml:space="preserve">Join us on [Date] </w:t>
      </w:r>
      <w:r w:rsidR="00F64E11">
        <w:rPr>
          <w:rFonts w:ascii="Arial" w:hAnsi="Arial"/>
        </w:rPr>
        <w:t>at [location]</w:t>
      </w:r>
      <w:r w:rsidR="003D33F7">
        <w:rPr>
          <w:rFonts w:ascii="Arial" w:hAnsi="Arial"/>
        </w:rPr>
        <w:t xml:space="preserve"> </w:t>
      </w:r>
      <w:r w:rsidR="00F5684B">
        <w:rPr>
          <w:rFonts w:ascii="Arial" w:hAnsi="Arial"/>
        </w:rPr>
        <w:t>as we</w:t>
      </w:r>
      <w:r w:rsidR="00F5141C" w:rsidRPr="00F5141C">
        <w:rPr>
          <w:rFonts w:ascii="Arial" w:hAnsi="Arial"/>
        </w:rPr>
        <w:t xml:space="preserve"> host </w:t>
      </w:r>
      <w:r w:rsidR="006B1D59">
        <w:rPr>
          <w:rFonts w:ascii="Arial" w:hAnsi="Arial"/>
        </w:rPr>
        <w:t>Valerie Mendoza</w:t>
      </w:r>
      <w:r w:rsidR="00F12114">
        <w:rPr>
          <w:rFonts w:ascii="Arial" w:hAnsi="Arial"/>
        </w:rPr>
        <w:t xml:space="preserve"> </w:t>
      </w:r>
      <w:r w:rsidR="00F5141C" w:rsidRPr="00F5141C">
        <w:rPr>
          <w:rFonts w:ascii="Arial" w:hAnsi="Arial"/>
        </w:rPr>
        <w:t>for a presentation of “</w:t>
      </w:r>
      <w:r w:rsidR="006B1D59">
        <w:rPr>
          <w:rFonts w:ascii="Arial" w:hAnsi="Arial"/>
        </w:rPr>
        <w:t>Day of the Dead</w:t>
      </w:r>
      <w:r w:rsidR="00B469DC">
        <w:rPr>
          <w:rFonts w:ascii="Arial" w:hAnsi="Arial"/>
        </w:rPr>
        <w:t>.</w:t>
      </w:r>
      <w:r w:rsidR="00F5684B">
        <w:rPr>
          <w:rFonts w:ascii="Arial" w:hAnsi="Arial"/>
        </w:rPr>
        <w:t xml:space="preserve">” </w:t>
      </w:r>
      <w:r w:rsidR="0005593B" w:rsidRPr="0005593B">
        <w:rPr>
          <w:rFonts w:ascii="Arial" w:hAnsi="Arial"/>
        </w:rPr>
        <w:t xml:space="preserve">In this presentation and demonstration, Valerie Mendoza will engage participants with the history behind the </w:t>
      </w:r>
      <w:r w:rsidR="00172BB5">
        <w:rPr>
          <w:rFonts w:ascii="Arial" w:hAnsi="Arial"/>
        </w:rPr>
        <w:t>centuries-old holiday</w:t>
      </w:r>
      <w:r w:rsidR="0005593B" w:rsidRPr="0005593B">
        <w:rPr>
          <w:rFonts w:ascii="Arial" w:hAnsi="Arial"/>
        </w:rPr>
        <w:t xml:space="preserve">, describe how it became a popular celebration across Kansas, and share stories from her grandparents. History, symbolism, humor, and whimsy are part of this rich Kansas cultural tradition, and participants will enjoy learning how to make an ofrenda for the community. </w:t>
      </w:r>
      <w:r w:rsidR="00172BB5">
        <w:rPr>
          <w:rFonts w:ascii="Arial" w:hAnsi="Arial"/>
        </w:rPr>
        <w:t xml:space="preserve">Optional: </w:t>
      </w:r>
      <w:r w:rsidR="0005593B" w:rsidRPr="0005593B">
        <w:rPr>
          <w:rFonts w:ascii="Arial" w:hAnsi="Arial"/>
        </w:rPr>
        <w:t xml:space="preserve">Participants can also bring mementos of loved ones to place on the temporary ofrenda. </w:t>
      </w:r>
    </w:p>
    <w:p w14:paraId="3D12B0B0" w14:textId="1A1B730E" w:rsidR="00506C8A" w:rsidRPr="00506C8A" w:rsidRDefault="00506C8A" w:rsidP="00506C8A">
      <w:pPr>
        <w:rPr>
          <w:rFonts w:ascii="Arial" w:hAnsi="Arial"/>
        </w:rPr>
      </w:pPr>
    </w:p>
    <w:p w14:paraId="21B16F31" w14:textId="7956113C" w:rsidR="00321305"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31D34849" w14:textId="77777777" w:rsidR="00321305" w:rsidRDefault="00321305"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04435"/>
    <w:rsid w:val="00023473"/>
    <w:rsid w:val="0005593B"/>
    <w:rsid w:val="000A2129"/>
    <w:rsid w:val="000A4C31"/>
    <w:rsid w:val="000C7251"/>
    <w:rsid w:val="000D02AF"/>
    <w:rsid w:val="00172BB5"/>
    <w:rsid w:val="00182B2D"/>
    <w:rsid w:val="001D7D30"/>
    <w:rsid w:val="001E18DC"/>
    <w:rsid w:val="0020728B"/>
    <w:rsid w:val="0021581F"/>
    <w:rsid w:val="00250E9C"/>
    <w:rsid w:val="002B7B06"/>
    <w:rsid w:val="00321305"/>
    <w:rsid w:val="00321389"/>
    <w:rsid w:val="0033197C"/>
    <w:rsid w:val="003904A0"/>
    <w:rsid w:val="003D33F7"/>
    <w:rsid w:val="00405A56"/>
    <w:rsid w:val="004512D9"/>
    <w:rsid w:val="00487C83"/>
    <w:rsid w:val="004B646C"/>
    <w:rsid w:val="004F7520"/>
    <w:rsid w:val="00506C8A"/>
    <w:rsid w:val="005241C4"/>
    <w:rsid w:val="00534683"/>
    <w:rsid w:val="00581AA9"/>
    <w:rsid w:val="0059564A"/>
    <w:rsid w:val="006264D6"/>
    <w:rsid w:val="00631235"/>
    <w:rsid w:val="00690D47"/>
    <w:rsid w:val="00693C0C"/>
    <w:rsid w:val="006B1D59"/>
    <w:rsid w:val="007358C4"/>
    <w:rsid w:val="00735C40"/>
    <w:rsid w:val="007618FC"/>
    <w:rsid w:val="00786F0A"/>
    <w:rsid w:val="007C0333"/>
    <w:rsid w:val="007E0BC4"/>
    <w:rsid w:val="00903546"/>
    <w:rsid w:val="009309FD"/>
    <w:rsid w:val="00964C9F"/>
    <w:rsid w:val="00974D3C"/>
    <w:rsid w:val="00994B58"/>
    <w:rsid w:val="009A09E8"/>
    <w:rsid w:val="009E6917"/>
    <w:rsid w:val="009F009B"/>
    <w:rsid w:val="00A075FC"/>
    <w:rsid w:val="00A25917"/>
    <w:rsid w:val="00A57486"/>
    <w:rsid w:val="00A9143F"/>
    <w:rsid w:val="00AC08EF"/>
    <w:rsid w:val="00AD537C"/>
    <w:rsid w:val="00B469DC"/>
    <w:rsid w:val="00C01CFD"/>
    <w:rsid w:val="00C32CD9"/>
    <w:rsid w:val="00C56C3B"/>
    <w:rsid w:val="00CA10F9"/>
    <w:rsid w:val="00D12ED1"/>
    <w:rsid w:val="00D74216"/>
    <w:rsid w:val="00DB6070"/>
    <w:rsid w:val="00E87C6B"/>
    <w:rsid w:val="00E9711C"/>
    <w:rsid w:val="00F12114"/>
    <w:rsid w:val="00F40136"/>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gyJxTk4/oLajhRFRizRtzFLoaM3k-A/edit?utm_content=DAG-gyJxTk4&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gyJxTk4/oLajhRFRizRtzFLoaM3k-A/edit?utm_content=DAG-gyJxTk4&amp;utm_campaign=designshare&amp;utm_medium=link2&amp;utm_source=sharebutton?utm_content=DAG-gLkpV88&amp;utm_campaign=designshare&amp;utm_medium=link2&amp;utm_source=sharebutton?utm_content=DAG-buKyKHI&amp;utm_campaign=designshare&amp;utm_medium=link2&amp;utm_source=sharebutton?utm_content=DAG-bvjihOs&amp;utm_campaign=designshare&amp;utm_medium=link2&amp;utm_source=sharebutton?utm_content=DAG-bn0nLI4&amp;utm_campaign=designshare&amp;utm_medium=link2&amp;utm_source=sharebutton?utm_content=DAG-bRre65Q&amp;utm_campaign=designshare&amp;utm_medium=link2&amp;utm_source=sharebutton?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59F942A7-A9A2-4975-892F-7C856AF96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4</TotalTime>
  <Pages>1</Pages>
  <Words>212</Words>
  <Characters>1277</Characters>
  <Application>Microsoft Office Word</Application>
  <DocSecurity>0</DocSecurity>
  <Lines>41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10</cp:revision>
  <cp:lastPrinted>2026-01-15T22:29:00Z</cp:lastPrinted>
  <dcterms:created xsi:type="dcterms:W3CDTF">2026-01-15T19:41:00Z</dcterms:created>
  <dcterms:modified xsi:type="dcterms:W3CDTF">2026-01-16T15:25:00Z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